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43C" w:rsidRDefault="0002743C" w:rsidP="000274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BARBOUR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02743C" w:rsidRDefault="0002743C" w:rsidP="000274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743C" w:rsidRDefault="0002743C" w:rsidP="000274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743C" w:rsidRDefault="0002743C" w:rsidP="000274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Sawbridgeworth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2743C" w:rsidRDefault="0002743C" w:rsidP="000274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land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Heyron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2743C" w:rsidRDefault="0002743C" w:rsidP="000274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21-406)</w:t>
      </w:r>
    </w:p>
    <w:p w:rsidR="0002743C" w:rsidRDefault="0002743C" w:rsidP="000274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743C" w:rsidRDefault="0002743C" w:rsidP="000274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743C" w:rsidRDefault="0002743C" w:rsidP="000274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2016</w:t>
      </w:r>
    </w:p>
    <w:p w:rsidR="006B2F86" w:rsidRPr="0002743C" w:rsidRDefault="000274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0274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43C" w:rsidRDefault="0002743C" w:rsidP="00E71FC3">
      <w:pPr>
        <w:spacing w:after="0" w:line="240" w:lineRule="auto"/>
      </w:pPr>
      <w:r>
        <w:separator/>
      </w:r>
    </w:p>
  </w:endnote>
  <w:endnote w:type="continuationSeparator" w:id="0">
    <w:p w:rsidR="0002743C" w:rsidRDefault="000274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43C" w:rsidRDefault="0002743C" w:rsidP="00E71FC3">
      <w:pPr>
        <w:spacing w:after="0" w:line="240" w:lineRule="auto"/>
      </w:pPr>
      <w:r>
        <w:separator/>
      </w:r>
    </w:p>
  </w:footnote>
  <w:footnote w:type="continuationSeparator" w:id="0">
    <w:p w:rsidR="0002743C" w:rsidRDefault="000274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43C"/>
    <w:rsid w:val="0002743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B411C"/>
  <w15:chartTrackingRefBased/>
  <w15:docId w15:val="{DF0534D0-871E-478D-8FB8-30CF99E9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2016-06-14T16:33:00Z</dcterms:created>
  <dcterms:modified xsi:type="dcterms:W3CDTF">2016-06-14T16:34:00Z</dcterms:modified>
</cp:coreProperties>
</file>